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26/B/LH/960100-01 B/192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Leichtathlektikstadion Neubau Funktionsgebäude: Los 33 PV-Anlage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